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B8" w:rsidRDefault="00EA0CB8" w:rsidP="00332B68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07pt;margin-top:-18pt;width:36.6pt;height:50.4pt;z-index:251658240;visibility:visible">
            <v:imagedata r:id="rId7" o:title=""/>
          </v:shape>
        </w:pict>
      </w:r>
    </w:p>
    <w:p w:rsidR="00EA0CB8" w:rsidRDefault="00EA0CB8" w:rsidP="00332B68">
      <w:pPr>
        <w:pStyle w:val="Title"/>
        <w:rPr>
          <w:lang w:val="uk-UA"/>
        </w:rPr>
      </w:pPr>
      <w:r>
        <w:rPr>
          <w:lang w:val="uk-UA"/>
        </w:rPr>
        <w:t xml:space="preserve"> </w:t>
      </w:r>
    </w:p>
    <w:p w:rsidR="00EA0CB8" w:rsidRPr="00F93330" w:rsidRDefault="00EA0CB8" w:rsidP="00332B68">
      <w:pPr>
        <w:pStyle w:val="Title"/>
        <w:jc w:val="left"/>
        <w:rPr>
          <w:lang w:val="uk-UA"/>
        </w:rPr>
      </w:pPr>
    </w:p>
    <w:p w:rsidR="00EA0CB8" w:rsidRDefault="00EA0CB8" w:rsidP="00332B68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EA0CB8" w:rsidRDefault="00EA0CB8" w:rsidP="00332B68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EA0CB8" w:rsidRDefault="00EA0CB8" w:rsidP="005300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(п’ятдесят  п’ята </w:t>
      </w:r>
      <w:r w:rsidRPr="001C28BD">
        <w:rPr>
          <w:b/>
          <w:color w:val="FF6600"/>
          <w:sz w:val="28"/>
          <w:szCs w:val="28"/>
          <w:lang w:val="uk-UA"/>
        </w:rPr>
        <w:t xml:space="preserve"> </w:t>
      </w:r>
      <w:r w:rsidRPr="00F84C2D">
        <w:rPr>
          <w:b/>
          <w:color w:val="000000"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есія сьомого скликання)</w:t>
      </w:r>
    </w:p>
    <w:p w:rsidR="00EA0CB8" w:rsidRDefault="00EA0CB8" w:rsidP="00332B68">
      <w:pPr>
        <w:jc w:val="center"/>
        <w:rPr>
          <w:b/>
          <w:sz w:val="16"/>
          <w:szCs w:val="16"/>
          <w:lang w:val="uk-UA"/>
        </w:rPr>
      </w:pPr>
    </w:p>
    <w:p w:rsidR="00EA0CB8" w:rsidRDefault="00EA0CB8" w:rsidP="00332B6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EA0CB8" w:rsidRDefault="00EA0CB8" w:rsidP="00332B68">
      <w:pPr>
        <w:rPr>
          <w:sz w:val="12"/>
          <w:szCs w:val="12"/>
          <w:lang w:val="uk-UA"/>
        </w:rPr>
      </w:pPr>
    </w:p>
    <w:p w:rsidR="00EA0CB8" w:rsidRDefault="00EA0CB8" w:rsidP="005E01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 червня  2020 року</w:t>
      </w:r>
    </w:p>
    <w:p w:rsidR="00EA0CB8" w:rsidRDefault="00EA0CB8" w:rsidP="00332B68">
      <w:pPr>
        <w:rPr>
          <w:sz w:val="28"/>
          <w:szCs w:val="28"/>
          <w:lang w:val="uk-UA"/>
        </w:rPr>
      </w:pPr>
    </w:p>
    <w:p w:rsidR="00EA0CB8" w:rsidRDefault="00EA0CB8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EA0CB8" w:rsidRDefault="00EA0CB8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EA0CB8" w:rsidRDefault="00EA0CB8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  та  об’єднання на земельну ділянку</w:t>
      </w:r>
    </w:p>
    <w:p w:rsidR="00EA0CB8" w:rsidRDefault="00EA0CB8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 вул. Заміська</w:t>
      </w:r>
    </w:p>
    <w:p w:rsidR="00EA0CB8" w:rsidRDefault="00EA0CB8" w:rsidP="00332B68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A0CB8" w:rsidRDefault="00EA0CB8" w:rsidP="00332B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 нормативно-технічні документації з питань здійснення землеустрою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EA0CB8" w:rsidRDefault="00EA0CB8" w:rsidP="0037021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EA0CB8" w:rsidRDefault="00EA0CB8" w:rsidP="00370216">
      <w:pPr>
        <w:jc w:val="center"/>
        <w:rPr>
          <w:b/>
          <w:sz w:val="28"/>
          <w:szCs w:val="28"/>
          <w:lang w:val="uk-UA"/>
        </w:rPr>
      </w:pPr>
    </w:p>
    <w:p w:rsidR="00EA0CB8" w:rsidRPr="005B69B2" w:rsidRDefault="00EA0CB8" w:rsidP="005B69B2">
      <w:pPr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Pr="005B69B2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та об’єднання земельної ділянки  </w:t>
      </w:r>
      <w:r w:rsidRPr="005B69B2">
        <w:rPr>
          <w:b/>
          <w:color w:val="000000"/>
          <w:sz w:val="28"/>
          <w:szCs w:val="28"/>
          <w:lang w:val="uk-UA"/>
        </w:rPr>
        <w:t xml:space="preserve">Управлінню з питань комунального майна та земельних відносин виконавчого комітету Лубенської міської ради </w:t>
      </w:r>
      <w:r w:rsidRPr="005B69B2">
        <w:rPr>
          <w:color w:val="000000"/>
          <w:sz w:val="28"/>
          <w:szCs w:val="28"/>
          <w:lang w:val="uk-UA"/>
        </w:rPr>
        <w:t>на земельну ділянку за адресою: м. Лубни, вул. Заміська,  кадастровий номер 5310700000:02:019:0032, загальною  площею 0,1200 га,  за цільовим призначенням – для індивідуального садівництва з метою створення двох нових землеволодінь без зміни цільового призначення.</w:t>
      </w:r>
    </w:p>
    <w:p w:rsidR="00EA0CB8" w:rsidRPr="0076623A" w:rsidRDefault="00EA0CB8" w:rsidP="00613E00">
      <w:pPr>
        <w:pStyle w:val="ListParagraph"/>
        <w:ind w:left="1011"/>
        <w:jc w:val="both"/>
        <w:rPr>
          <w:b/>
          <w:color w:val="000000"/>
          <w:sz w:val="28"/>
          <w:szCs w:val="28"/>
          <w:lang w:val="uk-UA"/>
        </w:rPr>
      </w:pPr>
    </w:p>
    <w:p w:rsidR="00EA0CB8" w:rsidRDefault="00EA0CB8" w:rsidP="00370216">
      <w:pPr>
        <w:jc w:val="both"/>
        <w:rPr>
          <w:color w:val="FF6600"/>
          <w:sz w:val="28"/>
          <w:szCs w:val="28"/>
          <w:lang w:val="uk-UA"/>
        </w:rPr>
      </w:pPr>
    </w:p>
    <w:p w:rsidR="00EA0CB8" w:rsidRDefault="00EA0CB8" w:rsidP="008503F1">
      <w:pPr>
        <w:jc w:val="both"/>
      </w:pPr>
      <w:r>
        <w:rPr>
          <w:color w:val="FF6600"/>
          <w:sz w:val="28"/>
          <w:szCs w:val="28"/>
          <w:lang w:val="uk-UA"/>
        </w:rPr>
        <w:t xml:space="preserve">       </w:t>
      </w:r>
      <w:r w:rsidRPr="008F1BAB">
        <w:rPr>
          <w:b/>
          <w:color w:val="000000"/>
          <w:sz w:val="28"/>
          <w:szCs w:val="28"/>
          <w:lang w:val="uk-UA"/>
        </w:rPr>
        <w:t>Міський голова                                                                    О.П.Грицаєн</w:t>
      </w:r>
      <w:r w:rsidRPr="008F1BAB">
        <w:rPr>
          <w:b/>
          <w:bCs/>
          <w:color w:val="000000"/>
          <w:sz w:val="28"/>
          <w:szCs w:val="28"/>
          <w:lang w:val="uk-UA"/>
        </w:rPr>
        <w:t>ко</w:t>
      </w:r>
    </w:p>
    <w:sectPr w:rsidR="00EA0CB8" w:rsidSect="00306287">
      <w:footerReference w:type="even" r:id="rId8"/>
      <w:footerReference w:type="default" r:id="rId9"/>
      <w:pgSz w:w="11906" w:h="16838"/>
      <w:pgMar w:top="1134" w:right="1133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CB8" w:rsidRDefault="00EA0CB8">
      <w:r>
        <w:separator/>
      </w:r>
    </w:p>
  </w:endnote>
  <w:endnote w:type="continuationSeparator" w:id="0">
    <w:p w:rsidR="00EA0CB8" w:rsidRDefault="00EA0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B8" w:rsidRDefault="00EA0CB8" w:rsidP="0033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0CB8" w:rsidRDefault="00EA0CB8" w:rsidP="00332B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CB8" w:rsidRDefault="00EA0CB8" w:rsidP="0033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A0CB8" w:rsidRDefault="00EA0CB8" w:rsidP="00332B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CB8" w:rsidRDefault="00EA0CB8">
      <w:r>
        <w:separator/>
      </w:r>
    </w:p>
  </w:footnote>
  <w:footnote w:type="continuationSeparator" w:id="0">
    <w:p w:rsidR="00EA0CB8" w:rsidRDefault="00EA0C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30D6"/>
    <w:multiLevelType w:val="hybridMultilevel"/>
    <w:tmpl w:val="88CCA13C"/>
    <w:lvl w:ilvl="0" w:tplc="0E6A613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22BA6F87"/>
    <w:multiLevelType w:val="hybridMultilevel"/>
    <w:tmpl w:val="AF62CFCA"/>
    <w:lvl w:ilvl="0" w:tplc="9DA2B628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2">
    <w:nsid w:val="30FD1EA1"/>
    <w:multiLevelType w:val="hybridMultilevel"/>
    <w:tmpl w:val="C6400134"/>
    <w:lvl w:ilvl="0" w:tplc="72548F5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5BD5FA3"/>
    <w:multiLevelType w:val="hybridMultilevel"/>
    <w:tmpl w:val="A6C66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560AA5"/>
    <w:multiLevelType w:val="hybridMultilevel"/>
    <w:tmpl w:val="E3D26FDC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C24354"/>
    <w:multiLevelType w:val="hybridMultilevel"/>
    <w:tmpl w:val="192E7236"/>
    <w:lvl w:ilvl="0" w:tplc="8974912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F273E3"/>
    <w:multiLevelType w:val="hybridMultilevel"/>
    <w:tmpl w:val="279274B0"/>
    <w:lvl w:ilvl="0" w:tplc="0419000F">
      <w:start w:val="1"/>
      <w:numFmt w:val="decimal"/>
      <w:lvlText w:val="%1."/>
      <w:lvlJc w:val="left"/>
      <w:pPr>
        <w:ind w:left="1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7">
    <w:nsid w:val="6A022591"/>
    <w:multiLevelType w:val="hybridMultilevel"/>
    <w:tmpl w:val="BB0E8374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B68"/>
    <w:rsid w:val="00004E89"/>
    <w:rsid w:val="00024116"/>
    <w:rsid w:val="000275BB"/>
    <w:rsid w:val="00047866"/>
    <w:rsid w:val="00050EB0"/>
    <w:rsid w:val="000538D0"/>
    <w:rsid w:val="00057F15"/>
    <w:rsid w:val="00061518"/>
    <w:rsid w:val="000646F0"/>
    <w:rsid w:val="00077152"/>
    <w:rsid w:val="00077540"/>
    <w:rsid w:val="0008169A"/>
    <w:rsid w:val="00091A80"/>
    <w:rsid w:val="000A613D"/>
    <w:rsid w:val="000E4F93"/>
    <w:rsid w:val="00101930"/>
    <w:rsid w:val="00114CD4"/>
    <w:rsid w:val="00117C0D"/>
    <w:rsid w:val="00123B74"/>
    <w:rsid w:val="0013192A"/>
    <w:rsid w:val="00132415"/>
    <w:rsid w:val="00133BBF"/>
    <w:rsid w:val="001421AC"/>
    <w:rsid w:val="00145F2A"/>
    <w:rsid w:val="0015529E"/>
    <w:rsid w:val="00180DD1"/>
    <w:rsid w:val="0019698E"/>
    <w:rsid w:val="001B4E34"/>
    <w:rsid w:val="001C1337"/>
    <w:rsid w:val="001C1409"/>
    <w:rsid w:val="001C28BD"/>
    <w:rsid w:val="001D5041"/>
    <w:rsid w:val="001E6E93"/>
    <w:rsid w:val="001F05B9"/>
    <w:rsid w:val="001F3610"/>
    <w:rsid w:val="001F4B81"/>
    <w:rsid w:val="00207AF9"/>
    <w:rsid w:val="00225256"/>
    <w:rsid w:val="00240138"/>
    <w:rsid w:val="00247A47"/>
    <w:rsid w:val="00247B03"/>
    <w:rsid w:val="00262E7E"/>
    <w:rsid w:val="00272D30"/>
    <w:rsid w:val="00275199"/>
    <w:rsid w:val="002762B7"/>
    <w:rsid w:val="00276D1C"/>
    <w:rsid w:val="002831EE"/>
    <w:rsid w:val="00293686"/>
    <w:rsid w:val="00293F20"/>
    <w:rsid w:val="00297D6F"/>
    <w:rsid w:val="002A1CD7"/>
    <w:rsid w:val="002E5EF1"/>
    <w:rsid w:val="0030435B"/>
    <w:rsid w:val="00306287"/>
    <w:rsid w:val="00316BE6"/>
    <w:rsid w:val="003252B3"/>
    <w:rsid w:val="003272A0"/>
    <w:rsid w:val="00332B68"/>
    <w:rsid w:val="00370216"/>
    <w:rsid w:val="00372D8A"/>
    <w:rsid w:val="00373E4B"/>
    <w:rsid w:val="00382A1E"/>
    <w:rsid w:val="00386A94"/>
    <w:rsid w:val="0039042D"/>
    <w:rsid w:val="003B4395"/>
    <w:rsid w:val="003B632B"/>
    <w:rsid w:val="003B73F6"/>
    <w:rsid w:val="003D3553"/>
    <w:rsid w:val="003D69A7"/>
    <w:rsid w:val="003F48C7"/>
    <w:rsid w:val="003F60FE"/>
    <w:rsid w:val="003F619E"/>
    <w:rsid w:val="00433A8A"/>
    <w:rsid w:val="00443770"/>
    <w:rsid w:val="004531BE"/>
    <w:rsid w:val="00457E4C"/>
    <w:rsid w:val="0046452F"/>
    <w:rsid w:val="004705B3"/>
    <w:rsid w:val="00490AB2"/>
    <w:rsid w:val="004A78A1"/>
    <w:rsid w:val="004B4A34"/>
    <w:rsid w:val="004D1044"/>
    <w:rsid w:val="004D1D12"/>
    <w:rsid w:val="004D3AB7"/>
    <w:rsid w:val="004E2396"/>
    <w:rsid w:val="004F0F9C"/>
    <w:rsid w:val="00503620"/>
    <w:rsid w:val="00504B21"/>
    <w:rsid w:val="0051188A"/>
    <w:rsid w:val="00530022"/>
    <w:rsid w:val="00533312"/>
    <w:rsid w:val="00555BEF"/>
    <w:rsid w:val="005836EC"/>
    <w:rsid w:val="00583EFF"/>
    <w:rsid w:val="0058784A"/>
    <w:rsid w:val="005B69B2"/>
    <w:rsid w:val="005C3F43"/>
    <w:rsid w:val="005D22DD"/>
    <w:rsid w:val="005E0164"/>
    <w:rsid w:val="005E3DE8"/>
    <w:rsid w:val="005E5F10"/>
    <w:rsid w:val="005F33BE"/>
    <w:rsid w:val="005F3C78"/>
    <w:rsid w:val="005F3F45"/>
    <w:rsid w:val="005F5543"/>
    <w:rsid w:val="00613E00"/>
    <w:rsid w:val="006212EC"/>
    <w:rsid w:val="00622865"/>
    <w:rsid w:val="00662B8C"/>
    <w:rsid w:val="00694371"/>
    <w:rsid w:val="00694D7E"/>
    <w:rsid w:val="006A7E39"/>
    <w:rsid w:val="006B25BF"/>
    <w:rsid w:val="006C2340"/>
    <w:rsid w:val="006C6B99"/>
    <w:rsid w:val="007548B9"/>
    <w:rsid w:val="00756157"/>
    <w:rsid w:val="00757709"/>
    <w:rsid w:val="0076506F"/>
    <w:rsid w:val="0076623A"/>
    <w:rsid w:val="00766430"/>
    <w:rsid w:val="007702DC"/>
    <w:rsid w:val="00797CFD"/>
    <w:rsid w:val="007A0D7E"/>
    <w:rsid w:val="007A2F5E"/>
    <w:rsid w:val="007A46A1"/>
    <w:rsid w:val="007A60E0"/>
    <w:rsid w:val="007B42CB"/>
    <w:rsid w:val="007D0832"/>
    <w:rsid w:val="007D65C8"/>
    <w:rsid w:val="007E148C"/>
    <w:rsid w:val="0080365B"/>
    <w:rsid w:val="008039D7"/>
    <w:rsid w:val="00824C96"/>
    <w:rsid w:val="00835865"/>
    <w:rsid w:val="0083643E"/>
    <w:rsid w:val="008503F1"/>
    <w:rsid w:val="00862744"/>
    <w:rsid w:val="00874EE3"/>
    <w:rsid w:val="00877248"/>
    <w:rsid w:val="00883ADB"/>
    <w:rsid w:val="0088573F"/>
    <w:rsid w:val="008D045A"/>
    <w:rsid w:val="008D6560"/>
    <w:rsid w:val="008D6A47"/>
    <w:rsid w:val="008E5DD8"/>
    <w:rsid w:val="008E6991"/>
    <w:rsid w:val="008E71FA"/>
    <w:rsid w:val="008F1BAB"/>
    <w:rsid w:val="008F2C64"/>
    <w:rsid w:val="0090371F"/>
    <w:rsid w:val="0091699D"/>
    <w:rsid w:val="009322D9"/>
    <w:rsid w:val="00943553"/>
    <w:rsid w:val="009541AD"/>
    <w:rsid w:val="00956AE2"/>
    <w:rsid w:val="009728AC"/>
    <w:rsid w:val="00981E5D"/>
    <w:rsid w:val="00994213"/>
    <w:rsid w:val="009B06E8"/>
    <w:rsid w:val="009B2377"/>
    <w:rsid w:val="009B47D7"/>
    <w:rsid w:val="009C636E"/>
    <w:rsid w:val="009C69F0"/>
    <w:rsid w:val="009D2149"/>
    <w:rsid w:val="009D73FC"/>
    <w:rsid w:val="009E529E"/>
    <w:rsid w:val="00A02D04"/>
    <w:rsid w:val="00A06809"/>
    <w:rsid w:val="00A0753A"/>
    <w:rsid w:val="00A27A27"/>
    <w:rsid w:val="00A302AD"/>
    <w:rsid w:val="00A32F48"/>
    <w:rsid w:val="00A80803"/>
    <w:rsid w:val="00AA04B8"/>
    <w:rsid w:val="00AA5003"/>
    <w:rsid w:val="00AB029F"/>
    <w:rsid w:val="00AC63A3"/>
    <w:rsid w:val="00AF40F6"/>
    <w:rsid w:val="00B11C00"/>
    <w:rsid w:val="00B143DE"/>
    <w:rsid w:val="00B3364C"/>
    <w:rsid w:val="00B37F9E"/>
    <w:rsid w:val="00B57DB3"/>
    <w:rsid w:val="00B60AC1"/>
    <w:rsid w:val="00B65CDD"/>
    <w:rsid w:val="00B94016"/>
    <w:rsid w:val="00BC308A"/>
    <w:rsid w:val="00BD2EBA"/>
    <w:rsid w:val="00C10CA1"/>
    <w:rsid w:val="00C5616C"/>
    <w:rsid w:val="00C7263D"/>
    <w:rsid w:val="00C76A87"/>
    <w:rsid w:val="00C81AED"/>
    <w:rsid w:val="00CB624C"/>
    <w:rsid w:val="00CD6B2D"/>
    <w:rsid w:val="00CE5769"/>
    <w:rsid w:val="00D125DF"/>
    <w:rsid w:val="00D14EE0"/>
    <w:rsid w:val="00D16074"/>
    <w:rsid w:val="00D41642"/>
    <w:rsid w:val="00D44E90"/>
    <w:rsid w:val="00D543C0"/>
    <w:rsid w:val="00D61786"/>
    <w:rsid w:val="00D639C5"/>
    <w:rsid w:val="00DA5B2E"/>
    <w:rsid w:val="00DB5CB1"/>
    <w:rsid w:val="00DC71B0"/>
    <w:rsid w:val="00DD4EE3"/>
    <w:rsid w:val="00DF10A1"/>
    <w:rsid w:val="00DF51F5"/>
    <w:rsid w:val="00E0297D"/>
    <w:rsid w:val="00E2451A"/>
    <w:rsid w:val="00E30FD5"/>
    <w:rsid w:val="00E33802"/>
    <w:rsid w:val="00E536F1"/>
    <w:rsid w:val="00E5687B"/>
    <w:rsid w:val="00E75ADC"/>
    <w:rsid w:val="00E85859"/>
    <w:rsid w:val="00EA02F0"/>
    <w:rsid w:val="00EA0CB8"/>
    <w:rsid w:val="00EC1697"/>
    <w:rsid w:val="00EC4A17"/>
    <w:rsid w:val="00ED2D93"/>
    <w:rsid w:val="00ED4545"/>
    <w:rsid w:val="00F20B34"/>
    <w:rsid w:val="00F325C9"/>
    <w:rsid w:val="00F43F33"/>
    <w:rsid w:val="00F44EFD"/>
    <w:rsid w:val="00F45026"/>
    <w:rsid w:val="00F51D69"/>
    <w:rsid w:val="00F757B3"/>
    <w:rsid w:val="00F84C2D"/>
    <w:rsid w:val="00F93330"/>
    <w:rsid w:val="00FC10A5"/>
    <w:rsid w:val="00FD7845"/>
    <w:rsid w:val="00FE32F8"/>
    <w:rsid w:val="00FF41FC"/>
    <w:rsid w:val="00FF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B68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2B68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75ADC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332B68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E75ADC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332B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188A"/>
    <w:rPr>
      <w:rFonts w:cs="Times New Roman"/>
    </w:rPr>
  </w:style>
  <w:style w:type="character" w:styleId="PageNumber">
    <w:name w:val="page number"/>
    <w:basedOn w:val="DefaultParagraphFont"/>
    <w:uiPriority w:val="99"/>
    <w:rsid w:val="00332B68"/>
    <w:rPr>
      <w:rFonts w:cs="Times New Roman"/>
    </w:rPr>
  </w:style>
  <w:style w:type="paragraph" w:styleId="ListParagraph">
    <w:name w:val="List Paragraph"/>
    <w:basedOn w:val="Normal"/>
    <w:uiPriority w:val="99"/>
    <w:qFormat/>
    <w:rsid w:val="00114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181</Words>
  <Characters>1034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2020-06-03T05:06:00Z</cp:lastPrinted>
  <dcterms:created xsi:type="dcterms:W3CDTF">2020-06-15T04:53:00Z</dcterms:created>
  <dcterms:modified xsi:type="dcterms:W3CDTF">2020-06-15T04:53:00Z</dcterms:modified>
</cp:coreProperties>
</file>